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DADE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Humphrey BASKERVILE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B165EE0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28441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D87306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Dorset.  (C.P.R. 1476-85 p.488)</w:t>
      </w:r>
    </w:p>
    <w:p w14:paraId="68C19CF8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AFD698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C872C5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7921B" w14:textId="77777777" w:rsidR="000F3003" w:rsidRDefault="000F3003" w:rsidP="000F3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2018</w:t>
      </w:r>
    </w:p>
    <w:p w14:paraId="1922233E" w14:textId="77777777" w:rsidR="006B2F86" w:rsidRPr="00E71FC3" w:rsidRDefault="000F30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E03FE" w14:textId="77777777" w:rsidR="000F3003" w:rsidRDefault="000F3003" w:rsidP="00E71FC3">
      <w:pPr>
        <w:spacing w:after="0" w:line="240" w:lineRule="auto"/>
      </w:pPr>
      <w:r>
        <w:separator/>
      </w:r>
    </w:p>
  </w:endnote>
  <w:endnote w:type="continuationSeparator" w:id="0">
    <w:p w14:paraId="12370AB8" w14:textId="77777777" w:rsidR="000F3003" w:rsidRDefault="000F30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35F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EBF6A" w14:textId="77777777" w:rsidR="000F3003" w:rsidRDefault="000F3003" w:rsidP="00E71FC3">
      <w:pPr>
        <w:spacing w:after="0" w:line="240" w:lineRule="auto"/>
      </w:pPr>
      <w:r>
        <w:separator/>
      </w:r>
    </w:p>
  </w:footnote>
  <w:footnote w:type="continuationSeparator" w:id="0">
    <w:p w14:paraId="3ADD28AD" w14:textId="77777777" w:rsidR="000F3003" w:rsidRDefault="000F30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03"/>
    <w:rsid w:val="000F300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D9DEC"/>
  <w15:chartTrackingRefBased/>
  <w15:docId w15:val="{2FD97888-821B-45E9-A770-BB2E93ED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00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2018-04-05T19:42:00Z</dcterms:created>
  <dcterms:modified xsi:type="dcterms:W3CDTF">2018-04-05T19:43:00Z</dcterms:modified>
</cp:coreProperties>
</file>